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9B151D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239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Pr="009B151D" w:rsidRDefault="00F33215" w:rsidP="00F332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15" w:rsidRPr="009B151D" w:rsidRDefault="00F33215" w:rsidP="00F332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51D" w:rsidRPr="009B151D" w:rsidRDefault="009B151D" w:rsidP="009B151D">
      <w:pPr>
        <w:tabs>
          <w:tab w:val="left" w:pos="838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О досрочном прекращении депутатских полномочий депутата Совета депутатов городского поселения «Город Амурск» Мелешкина В.В.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left="561" w:firstLine="516"/>
        <w:rPr>
          <w:rFonts w:ascii="Times New Roman" w:hAnsi="Times New Roman" w:cs="Times New Roman"/>
          <w:sz w:val="28"/>
          <w:szCs w:val="28"/>
        </w:rPr>
      </w:pP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left="561" w:firstLine="516"/>
        <w:jc w:val="both"/>
        <w:rPr>
          <w:rFonts w:ascii="Times New Roman" w:hAnsi="Times New Roman" w:cs="Times New Roman"/>
          <w:sz w:val="28"/>
          <w:szCs w:val="28"/>
        </w:rPr>
      </w:pP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Рассмотрев представление прокурора «Об устранении нарушения действующего законодательства о противодействии коррупции», и на основании ч.ч.10.1,11 статьи 40 Федерального закона Российской Федерации от 06.10.2003 № 131 – ФЗ «Об общих принципах организации местного самоуправления в Российской Федерации» Совет депутатов городского поселения «Город Амурск» Амурского муниципального района Хабаровского края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1. Досрочно прекратить полномочия депутата Совета депутатов городского поселения «Город Амурск» Мелешкина Виктора Васильевича.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2. Считать досрочно прекращенными 08 сентября 2016 года полномочия депутата Совета депутатов городского поселения «Город Амурск» Мелешкина В.В., избранного по одномандатному избирательному округу № 12 городского поселения «Город Амурск».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>3. Решение вступает в силу со дня принятия.</w:t>
      </w:r>
    </w:p>
    <w:p w:rsidR="009B151D" w:rsidRPr="009B151D" w:rsidRDefault="009B151D" w:rsidP="009B151D">
      <w:pPr>
        <w:tabs>
          <w:tab w:val="left" w:pos="83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51D" w:rsidRDefault="009B151D" w:rsidP="009B151D">
      <w:pPr>
        <w:tabs>
          <w:tab w:val="left" w:pos="83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51D" w:rsidRPr="009B151D" w:rsidRDefault="009B151D" w:rsidP="009B151D">
      <w:pPr>
        <w:tabs>
          <w:tab w:val="left" w:pos="83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15" w:rsidRPr="00F17BDC" w:rsidRDefault="009B151D" w:rsidP="009B151D">
      <w:pPr>
        <w:tabs>
          <w:tab w:val="left" w:pos="83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B151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B151D">
        <w:rPr>
          <w:rFonts w:ascii="Times New Roman" w:hAnsi="Times New Roman" w:cs="Times New Roman"/>
          <w:sz w:val="28"/>
          <w:szCs w:val="28"/>
        </w:rPr>
        <w:t xml:space="preserve">        Л.Е. Кавелина</w:t>
      </w:r>
    </w:p>
    <w:sectPr w:rsidR="00F33215" w:rsidRPr="00F17BDC" w:rsidSect="00B93D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51D"/>
    <w:rsid w:val="000163A6"/>
    <w:rsid w:val="000742C8"/>
    <w:rsid w:val="000C67B7"/>
    <w:rsid w:val="0010112F"/>
    <w:rsid w:val="00110531"/>
    <w:rsid w:val="00122F5B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B151D"/>
    <w:rsid w:val="009D0A10"/>
    <w:rsid w:val="009F3A6D"/>
    <w:rsid w:val="00A30513"/>
    <w:rsid w:val="00AC4494"/>
    <w:rsid w:val="00B9025B"/>
    <w:rsid w:val="00B93815"/>
    <w:rsid w:val="00B93D82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2016-09-08T22:59:00Z</dcterms:created>
  <dcterms:modified xsi:type="dcterms:W3CDTF">2016-10-06T05:53:00Z</dcterms:modified>
</cp:coreProperties>
</file>